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9A4B5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FERYBY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5250A62B" w14:textId="2D62DB11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Nottinghamshire.</w:t>
      </w:r>
    </w:p>
    <w:p w14:paraId="7B03A778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C9D5B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D8226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Nottingham into lands </w:t>
      </w:r>
    </w:p>
    <w:p w14:paraId="7A26E0B1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John Deincourt(q.v.).</w:t>
      </w:r>
    </w:p>
    <w:p w14:paraId="4086CDED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19-68)</w:t>
      </w:r>
    </w:p>
    <w:p w14:paraId="0E96DF08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6F8E4" w14:textId="77777777" w:rsidR="00FB2DF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72B81" w14:textId="77777777" w:rsidR="00FB2DF9" w:rsidRPr="008F1E09" w:rsidRDefault="00FB2DF9" w:rsidP="00FB2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4E04AB52" w14:textId="430CC430" w:rsidR="00BA00AB" w:rsidRPr="00FB2DF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B2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2EE2" w14:textId="77777777" w:rsidR="00FB2DF9" w:rsidRDefault="00FB2DF9" w:rsidP="009139A6">
      <w:r>
        <w:separator/>
      </w:r>
    </w:p>
  </w:endnote>
  <w:endnote w:type="continuationSeparator" w:id="0">
    <w:p w14:paraId="192840B9" w14:textId="77777777" w:rsidR="00FB2DF9" w:rsidRDefault="00FB2D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BE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D8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B4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D4D92" w14:textId="77777777" w:rsidR="00FB2DF9" w:rsidRDefault="00FB2DF9" w:rsidP="009139A6">
      <w:r>
        <w:separator/>
      </w:r>
    </w:p>
  </w:footnote>
  <w:footnote w:type="continuationSeparator" w:id="0">
    <w:p w14:paraId="66D61E52" w14:textId="77777777" w:rsidR="00FB2DF9" w:rsidRDefault="00FB2D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D5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1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4D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DF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22708"/>
  <w15:chartTrackingRefBased/>
  <w15:docId w15:val="{21E6255D-DE82-451D-B486-ECCA8557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2D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2022-03-19T20:16:00Z</dcterms:created>
  <dcterms:modified xsi:type="dcterms:W3CDTF">2022-03-19T20:18:00Z</dcterms:modified>
</cp:coreProperties>
</file>